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0BD10" w14:textId="77777777" w:rsidR="00B41388" w:rsidRDefault="00B41388" w:rsidP="00B41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Marmaduke DARELL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5711F996" w14:textId="77777777" w:rsidR="00B41388" w:rsidRDefault="00B41388" w:rsidP="00B41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North Riding of Yorkshire.</w:t>
      </w:r>
    </w:p>
    <w:p w14:paraId="67A0C31C" w14:textId="77777777" w:rsidR="00B41388" w:rsidRDefault="00B41388" w:rsidP="00B41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69FE4A" w14:textId="77777777" w:rsidR="00B41388" w:rsidRDefault="00B41388" w:rsidP="00B41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4D0CB1" w14:textId="77777777" w:rsidR="00B41388" w:rsidRDefault="00B41388" w:rsidP="00B4138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the North Riding the tax of a fifteenth and a tenth granted to the King at the last Parliament.</w:t>
      </w:r>
    </w:p>
    <w:p w14:paraId="54EC916E" w14:textId="77777777" w:rsidR="00B41388" w:rsidRDefault="00B41388" w:rsidP="00B41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p.190)</w:t>
      </w:r>
    </w:p>
    <w:p w14:paraId="12940C78" w14:textId="77777777" w:rsidR="00B41388" w:rsidRDefault="00B41388" w:rsidP="00B41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AF1376" w14:textId="77777777" w:rsidR="00B41388" w:rsidRDefault="00B41388" w:rsidP="00B41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8A74BA" w14:textId="77777777" w:rsidR="00B41388" w:rsidRDefault="00B41388" w:rsidP="00B41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1A87A3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05C99" w14:textId="77777777" w:rsidR="00B41388" w:rsidRDefault="00B41388" w:rsidP="009139A6">
      <w:r>
        <w:separator/>
      </w:r>
    </w:p>
  </w:endnote>
  <w:endnote w:type="continuationSeparator" w:id="0">
    <w:p w14:paraId="30B797A2" w14:textId="77777777" w:rsidR="00B41388" w:rsidRDefault="00B413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402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3AC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4F5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6539D" w14:textId="77777777" w:rsidR="00B41388" w:rsidRDefault="00B41388" w:rsidP="009139A6">
      <w:r>
        <w:separator/>
      </w:r>
    </w:p>
  </w:footnote>
  <w:footnote w:type="continuationSeparator" w:id="0">
    <w:p w14:paraId="79ED9DC0" w14:textId="77777777" w:rsidR="00B41388" w:rsidRDefault="00B413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83A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CBF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39F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88"/>
    <w:rsid w:val="000666E0"/>
    <w:rsid w:val="002510B7"/>
    <w:rsid w:val="005C130B"/>
    <w:rsid w:val="00826F5C"/>
    <w:rsid w:val="009139A6"/>
    <w:rsid w:val="009448BB"/>
    <w:rsid w:val="00A3176C"/>
    <w:rsid w:val="00AE65F8"/>
    <w:rsid w:val="00B4138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240B0"/>
  <w15:chartTrackingRefBased/>
  <w15:docId w15:val="{D1A95017-CFF3-4069-B2A0-813EBE24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2021-06-08T11:04:00Z</dcterms:created>
  <dcterms:modified xsi:type="dcterms:W3CDTF">2021-06-08T11:06:00Z</dcterms:modified>
</cp:coreProperties>
</file>